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ugendzeltplatz Brachelen - Sanitär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installationsarbeiten am Jugendzeltplatz in Brache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